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estado)__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convocante)__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convocante)___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 xml:space="preserve">Con relación a la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6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tipo de licitación)___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No.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7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licitación)___,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para l</w:t>
      </w:r>
      <w:r>
        <w:rPr>
          <w:rFonts w:ascii="Arial" w:hAnsi="Arial" w:cs="Arial"/>
          <w:spacing w:val="-3"/>
          <w:sz w:val="20"/>
          <w:lang w:val="es-ES_tradnl"/>
        </w:rPr>
        <w:t xml:space="preserve">a realización de los trabajos relativos 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8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los trabajos)___,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y de conformidad con</w:t>
      </w:r>
      <w:r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>
        <w:rPr>
          <w:rFonts w:ascii="Arial" w:hAnsi="Arial" w:cs="Arial"/>
          <w:spacing w:val="-3"/>
          <w:sz w:val="20"/>
          <w:lang w:val="es-ES_tradnl"/>
        </w:rPr>
        <w:t xml:space="preserve">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3C7" w:rsidRDefault="007843C7" w:rsidP="00C27655">
      <w:pPr>
        <w:spacing w:after="0" w:line="240" w:lineRule="auto"/>
      </w:pPr>
      <w:r>
        <w:separator/>
      </w:r>
    </w:p>
  </w:endnote>
  <w:endnote w:type="continuationSeparator" w:id="0">
    <w:p w:rsidR="007843C7" w:rsidRDefault="007843C7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689" w:rsidRDefault="00A9068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B938C4" w:rsidRDefault="00B938C4" w:rsidP="000F3BC5">
    <w:pPr>
      <w:pStyle w:val="Piedepgina"/>
      <w:jc w:val="right"/>
      <w:rPr>
        <w:rFonts w:ascii="Arial" w:hAnsi="Arial" w:cs="Arial"/>
        <w:color w:val="808080" w:themeColor="background1" w:themeShade="80"/>
        <w:sz w:val="12"/>
      </w:rPr>
    </w:pPr>
    <w:r w:rsidRPr="00B938C4">
      <w:rPr>
        <w:rFonts w:ascii="Arial" w:hAnsi="Arial" w:cs="Arial"/>
        <w:color w:val="808080" w:themeColor="background1" w:themeShade="80"/>
        <w:sz w:val="12"/>
      </w:rPr>
      <w:t>Diciembre 2013</w:t>
    </w: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689" w:rsidRDefault="00A906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3C7" w:rsidRDefault="007843C7" w:rsidP="00C27655">
      <w:pPr>
        <w:spacing w:after="0" w:line="240" w:lineRule="auto"/>
      </w:pPr>
      <w:r>
        <w:separator/>
      </w:r>
    </w:p>
  </w:footnote>
  <w:footnote w:type="continuationSeparator" w:id="0">
    <w:p w:rsidR="007843C7" w:rsidRDefault="007843C7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689" w:rsidRDefault="00A9068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A90689" w:rsidP="00900DAC">
          <w:pPr>
            <w:pStyle w:val="Encabezado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-52705</wp:posOffset>
                    </wp:positionH>
                    <wp:positionV relativeFrom="paragraph">
                      <wp:posOffset>24130</wp:posOffset>
                    </wp:positionV>
                    <wp:extent cx="1278255" cy="684530"/>
                    <wp:effectExtent l="13970" t="5080" r="12700" b="5715"/>
                    <wp:wrapNone/>
                    <wp:docPr id="1" name="AutoShap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68453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C049E" w:rsidRDefault="003C049E" w:rsidP="003C049E">
                                <w:pPr>
                                  <w:jc w:val="center"/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</w:pPr>
                                <w:r w:rsidRPr="00B938C4"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  <w:t>(1 PAPEL MEMBRETADO DEL LICITANTE)</w:t>
                                </w:r>
                              </w:p>
                              <w:p w:rsidR="00B938C4" w:rsidRPr="00B938C4" w:rsidRDefault="00B938C4" w:rsidP="003C049E">
                                <w:pPr>
                                  <w:jc w:val="center"/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6" o:spid="_x0000_s1026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    <v:textbox>
                      <w:txbxContent>
                        <w:p w:rsidR="003C049E" w:rsidRDefault="003C049E" w:rsidP="003C049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B938C4"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(1 PAPEL MEMBRETADO DEL LICITANTE)</w:t>
                          </w:r>
                        </w:p>
                        <w:p w:rsidR="00B938C4" w:rsidRPr="00B938C4" w:rsidRDefault="00B938C4" w:rsidP="003C049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PARTE DE LOS </w:t>
          </w:r>
          <w:bookmarkStart w:id="0" w:name="_GoBack"/>
          <w:r>
            <w:rPr>
              <w:rFonts w:ascii="Arial" w:hAnsi="Arial" w:cs="Arial"/>
              <w:b/>
              <w:sz w:val="20"/>
              <w:szCs w:val="20"/>
            </w:rPr>
            <w:t>TRABAJOS QUE SUBCONTRATARÁ</w:t>
          </w:r>
          <w:bookmarkEnd w:id="0"/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689" w:rsidRDefault="00A9068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55"/>
    <w:rsid w:val="00005CD1"/>
    <w:rsid w:val="00071414"/>
    <w:rsid w:val="000F3BC5"/>
    <w:rsid w:val="00102678"/>
    <w:rsid w:val="00131C6E"/>
    <w:rsid w:val="00147868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C049E"/>
    <w:rsid w:val="003F4E99"/>
    <w:rsid w:val="00454A4C"/>
    <w:rsid w:val="0046399A"/>
    <w:rsid w:val="0048284F"/>
    <w:rsid w:val="004B12D6"/>
    <w:rsid w:val="005171AA"/>
    <w:rsid w:val="0053118D"/>
    <w:rsid w:val="00533B27"/>
    <w:rsid w:val="00572045"/>
    <w:rsid w:val="00601C41"/>
    <w:rsid w:val="00614D61"/>
    <w:rsid w:val="006B1AE3"/>
    <w:rsid w:val="006C4F2B"/>
    <w:rsid w:val="007843C7"/>
    <w:rsid w:val="007A4CA1"/>
    <w:rsid w:val="007F0DCD"/>
    <w:rsid w:val="00990825"/>
    <w:rsid w:val="00A11843"/>
    <w:rsid w:val="00A2770D"/>
    <w:rsid w:val="00A414E4"/>
    <w:rsid w:val="00A90689"/>
    <w:rsid w:val="00A95D32"/>
    <w:rsid w:val="00B33D2A"/>
    <w:rsid w:val="00B34B30"/>
    <w:rsid w:val="00B432F1"/>
    <w:rsid w:val="00B938C4"/>
    <w:rsid w:val="00B959E6"/>
    <w:rsid w:val="00BA5578"/>
    <w:rsid w:val="00C27655"/>
    <w:rsid w:val="00C438EB"/>
    <w:rsid w:val="00C714D8"/>
    <w:rsid w:val="00CD4477"/>
    <w:rsid w:val="00CD7405"/>
    <w:rsid w:val="00CE0721"/>
    <w:rsid w:val="00D0503B"/>
    <w:rsid w:val="00DA2F50"/>
    <w:rsid w:val="00E13C60"/>
    <w:rsid w:val="00E540BA"/>
    <w:rsid w:val="00EE5DD7"/>
    <w:rsid w:val="00F17931"/>
    <w:rsid w:val="00F33B04"/>
    <w:rsid w:val="00F40EAF"/>
    <w:rsid w:val="00F54EE3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3205-5D95-4A5C-9B71-5DE450993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21D2E693.dotm</Template>
  <TotalTime>0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N+E</cp:lastModifiedBy>
  <cp:revision>2</cp:revision>
  <cp:lastPrinted>2013-01-05T06:09:00Z</cp:lastPrinted>
  <dcterms:created xsi:type="dcterms:W3CDTF">2014-01-31T20:10:00Z</dcterms:created>
  <dcterms:modified xsi:type="dcterms:W3CDTF">2014-01-31T20:10:00Z</dcterms:modified>
</cp:coreProperties>
</file>